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634C3058" w:rsidR="00C42AF6" w:rsidRPr="00A4355A" w:rsidRDefault="00C42AF6" w:rsidP="386C270D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4355A">
        <w:rPr>
          <w:b/>
          <w:bCs/>
          <w:color w:val="F9C66B" w:themeColor="accent6"/>
          <w:sz w:val="28"/>
        </w:rPr>
        <w:t xml:space="preserve">- </w:t>
      </w:r>
      <w:r w:rsidR="00FF28C1" w:rsidRPr="00A4355A">
        <w:rPr>
          <w:b/>
          <w:bCs/>
          <w:color w:val="F9C66B" w:themeColor="accent6"/>
          <w:sz w:val="28"/>
        </w:rPr>
        <w:t>samkjøpsavtale for</w:t>
      </w:r>
      <w:r w:rsidR="488D4BDF" w:rsidRPr="00A4355A">
        <w:rPr>
          <w:b/>
          <w:bCs/>
          <w:color w:val="F9C66B" w:themeColor="accent6"/>
          <w:sz w:val="28"/>
        </w:rPr>
        <w:t xml:space="preserve"> </w:t>
      </w:r>
      <w:r w:rsidR="009B429D">
        <w:rPr>
          <w:b/>
          <w:bCs/>
          <w:color w:val="F9C66B" w:themeColor="accent6"/>
          <w:sz w:val="28"/>
        </w:rPr>
        <w:t>låsesmedtjenester</w:t>
      </w:r>
      <w:r w:rsidR="00FF28C1" w:rsidRPr="00A4355A">
        <w:rPr>
          <w:b/>
          <w:bCs/>
          <w:color w:val="F9C66B" w:themeColor="accent6"/>
          <w:sz w:val="28"/>
        </w:rPr>
        <w:t xml:space="preserve"> – 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saksnr</w:t>
      </w:r>
      <w:proofErr w:type="spellEnd"/>
      <w:r w:rsidR="00FF28C1" w:rsidRPr="00A4355A">
        <w:rPr>
          <w:b/>
          <w:bCs/>
          <w:color w:val="F9C66B" w:themeColor="accent6"/>
          <w:sz w:val="28"/>
        </w:rPr>
        <w:t xml:space="preserve">. </w:t>
      </w:r>
      <w:r w:rsidR="009B429D">
        <w:rPr>
          <w:b/>
          <w:bCs/>
          <w:color w:val="F9C66B" w:themeColor="accent6"/>
          <w:sz w:val="28"/>
        </w:rPr>
        <w:t>26/1165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44027A42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44027A42">
        <w:trPr>
          <w:trHeight w:val="465"/>
        </w:trPr>
        <w:tc>
          <w:tcPr>
            <w:tcW w:w="7792" w:type="dxa"/>
          </w:tcPr>
          <w:p w14:paraId="7BE8FFE9" w14:textId="0DFC33D6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Økonomisk og finansiell kapasitet</w:t>
            </w:r>
            <w:r w:rsidR="00E52201">
              <w:t xml:space="preserve"> - </w:t>
            </w:r>
            <w:r w:rsidR="005A423C">
              <w:t>G</w:t>
            </w:r>
            <w:r w:rsidR="00E52201" w:rsidRPr="00E31D44">
              <w:t>od økonomisk og finansiell kapasitet til å kunne oppfylle kontrakten.</w:t>
            </w:r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44027A42">
        <w:tc>
          <w:tcPr>
            <w:tcW w:w="7792" w:type="dxa"/>
          </w:tcPr>
          <w:p w14:paraId="46135CAD" w14:textId="349BA4FD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Tekniske og faglige kvalifikasjoner</w:t>
            </w:r>
            <w:r w:rsidRPr="44027A42">
              <w:t xml:space="preserve"> </w:t>
            </w:r>
            <w:r w:rsidR="00C878AB" w:rsidRPr="44027A42">
              <w:t>–</w:t>
            </w:r>
            <w:r w:rsidR="002C2EC3" w:rsidRPr="44027A42">
              <w:t xml:space="preserve"> </w:t>
            </w:r>
            <w:r w:rsidR="333022E1" w:rsidRPr="44027A42">
              <w:t>God e</w:t>
            </w:r>
            <w:r w:rsidR="00C878AB" w:rsidRPr="44027A42">
              <w:t xml:space="preserve">rfaring fra </w:t>
            </w:r>
            <w:r w:rsidR="00726F55">
              <w:t xml:space="preserve">lignende </w:t>
            </w:r>
            <w:r w:rsidR="00C878AB" w:rsidRPr="44027A42">
              <w:t>oppdrag</w:t>
            </w:r>
            <w:r w:rsidRPr="44027A42">
              <w:t xml:space="preserve"> 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44027A42">
        <w:tc>
          <w:tcPr>
            <w:tcW w:w="7792" w:type="dxa"/>
          </w:tcPr>
          <w:p w14:paraId="1DBD83DE" w14:textId="7C26D46A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Tekniske og faglige kvalifikasjoner</w:t>
            </w:r>
            <w:r w:rsidR="00C878AB">
              <w:t xml:space="preserve"> – </w:t>
            </w:r>
            <w:r w:rsidR="005A423C">
              <w:t>T</w:t>
            </w:r>
            <w:r w:rsidR="00726F55">
              <w:t xml:space="preserve">ilstrekkelig </w:t>
            </w:r>
            <w:r w:rsidR="00C878AB">
              <w:t>kapasitet til å gjennomføre kontrakten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BC1F75" w14:textId="77777777" w:rsidR="003341DB" w:rsidRDefault="003341DB" w:rsidP="005D093C">
      <w:pPr>
        <w:spacing w:after="0" w:line="240" w:lineRule="auto"/>
      </w:pPr>
      <w:r>
        <w:separator/>
      </w:r>
    </w:p>
  </w:endnote>
  <w:endnote w:type="continuationSeparator" w:id="0">
    <w:p w14:paraId="5FE8C4F2" w14:textId="77777777" w:rsidR="003341DB" w:rsidRDefault="003341DB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60D6AC83-FD56-491F-8041-BA9EAC87A5FB}"/>
    <w:embedBold r:id="rId2" w:fontKey="{57EACB57-65BB-49C5-9C79-750B584B9A4D}"/>
    <w:embedBoldItalic r:id="rId3" w:fontKey="{064FF465-E377-4A38-BD27-B1EA044EA65E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1A5403AB-9497-47B1-8524-63FF1FBE61F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9750C056-1369-494D-A925-6D6D2E6DC35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CB04C9" w14:textId="77777777" w:rsidR="003341DB" w:rsidRDefault="003341DB" w:rsidP="005D093C">
      <w:pPr>
        <w:spacing w:after="0" w:line="240" w:lineRule="auto"/>
      </w:pPr>
      <w:r>
        <w:separator/>
      </w:r>
    </w:p>
  </w:footnote>
  <w:footnote w:type="continuationSeparator" w:id="0">
    <w:p w14:paraId="72B85659" w14:textId="77777777" w:rsidR="003341DB" w:rsidRDefault="003341DB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99460803">
    <w:abstractNumId w:val="0"/>
  </w:num>
  <w:num w:numId="2" w16cid:durableId="1948273164">
    <w:abstractNumId w:val="1"/>
  </w:num>
  <w:num w:numId="3" w16cid:durableId="282327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95EC1"/>
    <w:rsid w:val="000A6E4C"/>
    <w:rsid w:val="001124F9"/>
    <w:rsid w:val="00186573"/>
    <w:rsid w:val="001F112F"/>
    <w:rsid w:val="001F18CF"/>
    <w:rsid w:val="00222C85"/>
    <w:rsid w:val="00247C22"/>
    <w:rsid w:val="0025699D"/>
    <w:rsid w:val="002C2EC3"/>
    <w:rsid w:val="002E3185"/>
    <w:rsid w:val="00325D57"/>
    <w:rsid w:val="003341DB"/>
    <w:rsid w:val="00442E77"/>
    <w:rsid w:val="004647A5"/>
    <w:rsid w:val="00466574"/>
    <w:rsid w:val="004836DC"/>
    <w:rsid w:val="00483FE0"/>
    <w:rsid w:val="004B387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A423C"/>
    <w:rsid w:val="005B5882"/>
    <w:rsid w:val="005D093C"/>
    <w:rsid w:val="005E2403"/>
    <w:rsid w:val="0060170A"/>
    <w:rsid w:val="0064062F"/>
    <w:rsid w:val="00650D94"/>
    <w:rsid w:val="00686C9E"/>
    <w:rsid w:val="006E006E"/>
    <w:rsid w:val="00726F55"/>
    <w:rsid w:val="00727D7C"/>
    <w:rsid w:val="007D1113"/>
    <w:rsid w:val="007E4B0D"/>
    <w:rsid w:val="007F2274"/>
    <w:rsid w:val="008363CD"/>
    <w:rsid w:val="008620B7"/>
    <w:rsid w:val="0088045F"/>
    <w:rsid w:val="008957E2"/>
    <w:rsid w:val="008D5723"/>
    <w:rsid w:val="009B429D"/>
    <w:rsid w:val="00A0208E"/>
    <w:rsid w:val="00A03C89"/>
    <w:rsid w:val="00A4355A"/>
    <w:rsid w:val="00A63656"/>
    <w:rsid w:val="00A67238"/>
    <w:rsid w:val="00AA100D"/>
    <w:rsid w:val="00AC2377"/>
    <w:rsid w:val="00AC3387"/>
    <w:rsid w:val="00AE2859"/>
    <w:rsid w:val="00B10DAE"/>
    <w:rsid w:val="00B349FE"/>
    <w:rsid w:val="00BD3957"/>
    <w:rsid w:val="00C17B3B"/>
    <w:rsid w:val="00C3116A"/>
    <w:rsid w:val="00C34D94"/>
    <w:rsid w:val="00C42AF6"/>
    <w:rsid w:val="00C51925"/>
    <w:rsid w:val="00C83E04"/>
    <w:rsid w:val="00C878AB"/>
    <w:rsid w:val="00CE3630"/>
    <w:rsid w:val="00D3395E"/>
    <w:rsid w:val="00D44A50"/>
    <w:rsid w:val="00D651D4"/>
    <w:rsid w:val="00D74AEB"/>
    <w:rsid w:val="00D8326C"/>
    <w:rsid w:val="00D95801"/>
    <w:rsid w:val="00DC5A90"/>
    <w:rsid w:val="00DD1878"/>
    <w:rsid w:val="00E51F3C"/>
    <w:rsid w:val="00E52201"/>
    <w:rsid w:val="00E908FC"/>
    <w:rsid w:val="00F25DC9"/>
    <w:rsid w:val="00FB5530"/>
    <w:rsid w:val="00FC72AE"/>
    <w:rsid w:val="00FD7882"/>
    <w:rsid w:val="00FE318A"/>
    <w:rsid w:val="00FF28C1"/>
    <w:rsid w:val="245244B4"/>
    <w:rsid w:val="275B8C56"/>
    <w:rsid w:val="295FBD02"/>
    <w:rsid w:val="333022E1"/>
    <w:rsid w:val="386C270D"/>
    <w:rsid w:val="3EE9E55A"/>
    <w:rsid w:val="41A7092F"/>
    <w:rsid w:val="44027A42"/>
    <w:rsid w:val="488D4BDF"/>
    <w:rsid w:val="4E6C63DA"/>
    <w:rsid w:val="5F0D2A0B"/>
    <w:rsid w:val="618A05A8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root>
</root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9C1D2340969A140A5BF5CB778BCF25E" ma:contentTypeVersion="3" ma:contentTypeDescription="Opprett et nytt dokument." ma:contentTypeScope="" ma:versionID="5ff9794866e5806bb74d8befae441e9c">
  <xsd:schema xmlns:xsd="http://www.w3.org/2001/XMLSchema" xmlns:xs="http://www.w3.org/2001/XMLSchema" xmlns:p="http://schemas.microsoft.com/office/2006/metadata/properties" xmlns:ns2="10532e22-01b6-436b-a71d-3775acb88dff" targetNamespace="http://schemas.microsoft.com/office/2006/metadata/properties" ma:root="true" ma:fieldsID="eea4d53bceb795b973df3dc4acf18564" ns2:_="">
    <xsd:import namespace="10532e22-01b6-436b-a71d-3775acb88d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532e22-01b6-436b-a71d-3775acb88d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79317C-7D57-4204-BC31-5E335C5DEAC1}">
  <ds:schemaRefs>
    <ds:schemaRef ds:uri="http://purl.org/dc/terms/"/>
    <ds:schemaRef ds:uri="http://www.w3.org/XML/1998/namespace"/>
    <ds:schemaRef ds:uri="http://purl.org/dc/dcmitype/"/>
    <ds:schemaRef ds:uri="http://purl.org/dc/elements/1.1/"/>
    <ds:schemaRef ds:uri="http://schemas.microsoft.com/office/2006/documentManagement/types"/>
    <ds:schemaRef ds:uri="10532e22-01b6-436b-a71d-3775acb88dff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</ds:schemaRefs>
</ds:datastoreItem>
</file>

<file path=customXml/itemProps2.xml><?xml version="1.0" encoding="utf-8"?>
<ds:datastoreItem xmlns:ds="http://schemas.openxmlformats.org/officeDocument/2006/customXml" ds:itemID="{EF2AC1A3-F3AD-4EAF-9E2E-E2FB94C30E62}">
  <ds:schemaRefs/>
</ds:datastoreItem>
</file>

<file path=customXml/itemProps3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97D37C4-6638-4451-B1A9-7D39D93DDA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0532e22-01b6-436b-a71d-3775acb88d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1</TotalTime>
  <Pages>1</Pages>
  <Words>223</Words>
  <Characters>1183</Characters>
  <Application>Microsoft Office Word</Application>
  <DocSecurity>0</DocSecurity>
  <Lines>9</Lines>
  <Paragraphs>2</Paragraphs>
  <ScaleCrop>false</ScaleCrop>
  <Company>Oslo kommune</Company>
  <LinksUpToDate>false</LinksUpToDate>
  <CharactersWithSpaces>1404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Tone Emblem</cp:lastModifiedBy>
  <cp:revision>11</cp:revision>
  <dcterms:created xsi:type="dcterms:W3CDTF">2026-01-13T09:42:00Z</dcterms:created>
  <dcterms:modified xsi:type="dcterms:W3CDTF">2026-03-13T12:03:00Z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0x010100F9C1D2340969A140A5BF5CB778BCF25E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TriggerFlowInfo">
    <vt:lpwstr/>
  </property>
</Properties>
</file>